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FE3" w:rsidRDefault="00524FE3" w:rsidP="007039D6">
      <w:pPr>
        <w:pStyle w:val="p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附件一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报名回执</w:t>
      </w:r>
    </w:p>
    <w:p w:rsidR="00524FE3" w:rsidRDefault="00524FE3" w:rsidP="007039D6">
      <w:pPr>
        <w:spacing w:line="440" w:lineRule="exact"/>
        <w:ind w:firstLineChars="964" w:firstLine="31680"/>
        <w:rPr>
          <w:rFonts w:ascii="宋体"/>
          <w:b/>
          <w:bCs/>
          <w:sz w:val="28"/>
          <w:szCs w:val="28"/>
        </w:rPr>
      </w:pPr>
    </w:p>
    <w:p w:rsidR="00524FE3" w:rsidRDefault="00524FE3" w:rsidP="007039D6">
      <w:pPr>
        <w:spacing w:line="440" w:lineRule="exact"/>
        <w:ind w:firstLineChars="446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国家超硬材料及制品高级研修班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回执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1084"/>
        <w:gridCol w:w="1155"/>
        <w:gridCol w:w="2325"/>
        <w:gridCol w:w="2711"/>
      </w:tblGrid>
      <w:tr w:rsidR="00524FE3" w:rsidTr="00715EDB">
        <w:trPr>
          <w:cantSplit/>
          <w:trHeight w:val="384"/>
          <w:jc w:val="center"/>
        </w:trPr>
        <w:tc>
          <w:tcPr>
            <w:tcW w:w="1842" w:type="dxa"/>
            <w:vAlign w:val="center"/>
          </w:tcPr>
          <w:p w:rsidR="00524FE3" w:rsidRDefault="00524FE3" w:rsidP="00524FE3">
            <w:pPr>
              <w:adjustRightInd w:val="0"/>
              <w:spacing w:line="440" w:lineRule="exact"/>
              <w:ind w:firstLineChars="100" w:firstLine="31680"/>
              <w:rPr>
                <w:rFonts w:asci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7275" w:type="dxa"/>
            <w:gridSpan w:val="4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</w:tr>
      <w:tr w:rsidR="00524FE3" w:rsidTr="00715EDB">
        <w:trPr>
          <w:cantSplit/>
          <w:trHeight w:val="359"/>
          <w:jc w:val="center"/>
        </w:trPr>
        <w:tc>
          <w:tcPr>
            <w:tcW w:w="1842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jc w:val="center"/>
              <w:rPr>
                <w:rFonts w:asci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084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jc w:val="center"/>
              <w:rPr>
                <w:rFonts w:asci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性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别</w:t>
            </w:r>
          </w:p>
        </w:tc>
        <w:tc>
          <w:tcPr>
            <w:tcW w:w="115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jc w:val="center"/>
              <w:rPr>
                <w:rFonts w:asci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职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务</w:t>
            </w:r>
          </w:p>
        </w:tc>
        <w:tc>
          <w:tcPr>
            <w:tcW w:w="2325" w:type="dxa"/>
            <w:vAlign w:val="center"/>
          </w:tcPr>
          <w:p w:rsidR="00524FE3" w:rsidRDefault="00524FE3" w:rsidP="00524FE3">
            <w:pPr>
              <w:adjustRightInd w:val="0"/>
              <w:spacing w:line="440" w:lineRule="exact"/>
              <w:ind w:firstLineChars="100" w:firstLine="31680"/>
              <w:rPr>
                <w:rFonts w:asci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电话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手机</w:t>
            </w:r>
          </w:p>
        </w:tc>
        <w:tc>
          <w:tcPr>
            <w:tcW w:w="2711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jc w:val="center"/>
              <w:rPr>
                <w:rFonts w:asci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E-mail/QQ</w:t>
            </w: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、微信</w:t>
            </w:r>
          </w:p>
        </w:tc>
      </w:tr>
      <w:tr w:rsidR="00524FE3" w:rsidTr="00715EDB">
        <w:trPr>
          <w:cantSplit/>
          <w:trHeight w:val="363"/>
          <w:jc w:val="center"/>
        </w:trPr>
        <w:tc>
          <w:tcPr>
            <w:tcW w:w="1842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</w:tr>
      <w:tr w:rsidR="00524FE3" w:rsidTr="00715EDB">
        <w:trPr>
          <w:cantSplit/>
          <w:trHeight w:val="363"/>
          <w:jc w:val="center"/>
        </w:trPr>
        <w:tc>
          <w:tcPr>
            <w:tcW w:w="1842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</w:tr>
      <w:tr w:rsidR="00524FE3" w:rsidTr="00715EDB">
        <w:trPr>
          <w:cantSplit/>
          <w:trHeight w:val="363"/>
          <w:jc w:val="center"/>
        </w:trPr>
        <w:tc>
          <w:tcPr>
            <w:tcW w:w="1842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</w:tr>
      <w:tr w:rsidR="00524FE3" w:rsidTr="00715EDB">
        <w:trPr>
          <w:cantSplit/>
          <w:trHeight w:val="363"/>
          <w:jc w:val="center"/>
        </w:trPr>
        <w:tc>
          <w:tcPr>
            <w:tcW w:w="1842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vAlign w:val="center"/>
          </w:tcPr>
          <w:p w:rsidR="00524FE3" w:rsidRDefault="00524FE3" w:rsidP="00715EDB">
            <w:pPr>
              <w:adjustRightInd w:val="0"/>
              <w:spacing w:line="440" w:lineRule="exact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</w:tr>
    </w:tbl>
    <w:p w:rsidR="00524FE3" w:rsidRDefault="00524FE3" w:rsidP="007039D6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河南省机械工程学会</w:t>
      </w:r>
      <w:r>
        <w:rPr>
          <w:rFonts w:ascii="宋体" w:hAnsi="宋体"/>
          <w:b/>
          <w:sz w:val="28"/>
          <w:szCs w:val="28"/>
        </w:rPr>
        <w:t xml:space="preserve">      </w:t>
      </w:r>
      <w:r>
        <w:rPr>
          <w:rFonts w:ascii="宋体" w:hAnsi="宋体" w:hint="eastAsia"/>
          <w:b/>
          <w:sz w:val="28"/>
          <w:szCs w:val="28"/>
        </w:rPr>
        <w:t>电子邮箱：</w:t>
      </w:r>
      <w:hyperlink r:id="rId6" w:history="1">
        <w:r>
          <w:rPr>
            <w:rStyle w:val="Hyperlink"/>
            <w:rFonts w:ascii="宋体" w:hAnsi="宋体"/>
            <w:b/>
            <w:sz w:val="28"/>
            <w:szCs w:val="28"/>
          </w:rPr>
          <w:t>hnmes@vip.163.com</w:t>
        </w:r>
      </w:hyperlink>
    </w:p>
    <w:p w:rsidR="00524FE3" w:rsidRPr="007039D6" w:rsidRDefault="00524FE3" w:rsidP="007039D6">
      <w:pPr>
        <w:ind w:firstLineChars="1240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办公电话：</w:t>
      </w:r>
      <w:r>
        <w:rPr>
          <w:rFonts w:ascii="宋体" w:hAnsi="宋体"/>
          <w:b/>
          <w:sz w:val="28"/>
          <w:szCs w:val="28"/>
        </w:rPr>
        <w:t>0371-65951708</w:t>
      </w:r>
    </w:p>
    <w:sectPr w:rsidR="00524FE3" w:rsidRPr="007039D6" w:rsidSect="00D90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FE3" w:rsidRDefault="00524FE3" w:rsidP="0079629A">
      <w:r>
        <w:separator/>
      </w:r>
    </w:p>
  </w:endnote>
  <w:endnote w:type="continuationSeparator" w:id="0">
    <w:p w:rsidR="00524FE3" w:rsidRDefault="00524FE3" w:rsidP="00796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FE3" w:rsidRDefault="00524FE3" w:rsidP="0079629A">
      <w:r>
        <w:separator/>
      </w:r>
    </w:p>
  </w:footnote>
  <w:footnote w:type="continuationSeparator" w:id="0">
    <w:p w:rsidR="00524FE3" w:rsidRDefault="00524FE3" w:rsidP="007962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69A"/>
    <w:rsid w:val="0001542E"/>
    <w:rsid w:val="00165A91"/>
    <w:rsid w:val="00184F95"/>
    <w:rsid w:val="001D769A"/>
    <w:rsid w:val="001F1FD2"/>
    <w:rsid w:val="002B75BB"/>
    <w:rsid w:val="004A4C7C"/>
    <w:rsid w:val="00524FE3"/>
    <w:rsid w:val="00633569"/>
    <w:rsid w:val="006C7273"/>
    <w:rsid w:val="006F6F76"/>
    <w:rsid w:val="007039D6"/>
    <w:rsid w:val="00715EDB"/>
    <w:rsid w:val="0079629A"/>
    <w:rsid w:val="007B1D2B"/>
    <w:rsid w:val="00923DFD"/>
    <w:rsid w:val="009349FD"/>
    <w:rsid w:val="009A2EBE"/>
    <w:rsid w:val="00A51B06"/>
    <w:rsid w:val="00AA304D"/>
    <w:rsid w:val="00BC2D64"/>
    <w:rsid w:val="00CE160D"/>
    <w:rsid w:val="00D60228"/>
    <w:rsid w:val="00D90EC6"/>
    <w:rsid w:val="00F43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C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349F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49FD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796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629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96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629A"/>
    <w:rPr>
      <w:rFonts w:cs="Times New Roman"/>
      <w:kern w:val="2"/>
      <w:sz w:val="18"/>
      <w:szCs w:val="18"/>
    </w:rPr>
  </w:style>
  <w:style w:type="character" w:styleId="Hyperlink">
    <w:name w:val="Hyperlink"/>
    <w:basedOn w:val="DefaultParagraphFont"/>
    <w:uiPriority w:val="99"/>
    <w:rsid w:val="007039D6"/>
    <w:rPr>
      <w:rFonts w:cs="Times New Roman"/>
    </w:rPr>
  </w:style>
  <w:style w:type="paragraph" w:customStyle="1" w:styleId="p0">
    <w:name w:val="p0"/>
    <w:basedOn w:val="Normal"/>
    <w:uiPriority w:val="99"/>
    <w:rsid w:val="007039D6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nmes@vip.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28</Words>
  <Characters>161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2014-07-16T01:24:00Z</dcterms:created>
  <dcterms:modified xsi:type="dcterms:W3CDTF">2014-09-11T06:48:00Z</dcterms:modified>
</cp:coreProperties>
</file>